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3A321" w14:textId="77777777" w:rsidR="003C0172" w:rsidRDefault="003C0172" w:rsidP="003C01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BRAUNCE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D55F199" w14:textId="77777777" w:rsidR="003C0172" w:rsidRDefault="003C0172" w:rsidP="003C017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35222E6F" w14:textId="77777777" w:rsidR="003C0172" w:rsidRDefault="003C0172" w:rsidP="003C017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7B5C2679" w14:textId="77777777" w:rsidR="003C0172" w:rsidRDefault="003C0172" w:rsidP="003C01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Tetbury, Gloucestershire,</w:t>
      </w:r>
    </w:p>
    <w:p w14:paraId="193CDB1B" w14:textId="77777777" w:rsidR="003C0172" w:rsidRDefault="003C0172" w:rsidP="003C017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 of Joan Bordon(q.v.).</w:t>
      </w:r>
    </w:p>
    <w:p w14:paraId="4EAE6B0E" w14:textId="77777777" w:rsidR="003C0172" w:rsidRDefault="003C0172" w:rsidP="003C017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522F9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19-40)</w:t>
      </w:r>
    </w:p>
    <w:p w14:paraId="144DE689" w14:textId="77777777" w:rsidR="003C0172" w:rsidRDefault="003C0172" w:rsidP="003C0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1BF35" w14:textId="77777777" w:rsidR="003C0172" w:rsidRDefault="003C0172" w:rsidP="003C0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6118E3" w14:textId="77777777" w:rsidR="003C0172" w:rsidRDefault="003C0172" w:rsidP="003C01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2022</w:t>
      </w:r>
    </w:p>
    <w:p w14:paraId="29B0579A" w14:textId="0FC49454" w:rsidR="00BA00A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7B273F" w14:textId="77777777" w:rsidR="003C0172" w:rsidRPr="003C0172" w:rsidRDefault="003C01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3C0172" w:rsidRPr="003C0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CA51C" w14:textId="77777777" w:rsidR="003C0172" w:rsidRDefault="003C0172" w:rsidP="009139A6">
      <w:r>
        <w:separator/>
      </w:r>
    </w:p>
  </w:endnote>
  <w:endnote w:type="continuationSeparator" w:id="0">
    <w:p w14:paraId="4D655506" w14:textId="77777777" w:rsidR="003C0172" w:rsidRDefault="003C01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51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AC3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2B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D8230" w14:textId="77777777" w:rsidR="003C0172" w:rsidRDefault="003C0172" w:rsidP="009139A6">
      <w:r>
        <w:separator/>
      </w:r>
    </w:p>
  </w:footnote>
  <w:footnote w:type="continuationSeparator" w:id="0">
    <w:p w14:paraId="62C3F176" w14:textId="77777777" w:rsidR="003C0172" w:rsidRDefault="003C01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55D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91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9E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172"/>
    <w:rsid w:val="000666E0"/>
    <w:rsid w:val="002510B7"/>
    <w:rsid w:val="003C017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21C43"/>
  <w15:chartTrackingRefBased/>
  <w15:docId w15:val="{E29EC175-413A-4429-A6AA-F6520101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01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2022-03-02T20:29:00Z</dcterms:created>
  <dcterms:modified xsi:type="dcterms:W3CDTF">2022-03-02T20:30:00Z</dcterms:modified>
</cp:coreProperties>
</file>